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710e8f" w14:textId="2710e8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111D91">
        <w:t>9</w:t>
      </w:r>
      <w:r w:rsidR="00B95A1F">
        <w:t>3</w:t>
      </w:r>
      <w:r w:rsidRPr="006D2266" w:rsidR="00AE1F41">
        <w:t>. St-</w:t>
      </w:r>
      <w:r w:rsidR="00111D91">
        <w:t>3487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11D91">
        <w:t>9</w:t>
      </w:r>
      <w:r w:rsidR="00B95A1F">
        <w:t>3</w:t>
      </w:r>
      <w:r w:rsidR="00884690">
        <w:t>. St</w:t>
      </w:r>
      <w:r w:rsidR="00B13065">
        <w:t>-</w:t>
      </w:r>
      <w:r w:rsidR="00111D91">
        <w:t>3487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95A1F" w:rsidP="00111D9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11D91">
        <w:t xml:space="preserve">FIRST TOUCH jednostavno društvo s ograničenom odgovornošću za trgovinu i usluge, OIB: 98241742097, </w:t>
      </w:r>
      <w:r w:rsidRPr="00111D91" w:rsidR="00111D91">
        <w:t>Zagreb, Osječka ulica 43B</w:t>
      </w:r>
    </w:p>
    <w:p w:rsidR="00111D91" w:rsidP="00111D91" w:rsidRDefault="00111D9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D60C7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60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60C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D60C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D60C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D60C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6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0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60C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60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60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St-3487/2022</izvorni_sadrzaj>
    <derivirana_varijabla naziv="DomainObject.Predmet.OznakaBroj_1">St-3487/2022</derivirana_varijabla>
  </DomainObject.Predmet.OznakaBroj>
  <DomainObject.Predmet.OznakaBrojOptuznogAkta>
    <izvorni_sadrzaj>04-06-22-5973</izvorni_sadrzaj>
    <derivirana_varijabla naziv="DomainObject.Predmet.OznakaBrojOptuznogAkta_1">04-06-22-5973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TOUCH jednostavno društvo s ograničenom odgovornošću za trgovinu i usluge</izvorni_sadrzaj>
    <derivirana_varijabla naziv="DomainObject.Predmet.ProtustrankaFormated_1">  FIRST TOUCH jednostavno društvo s ograničenom odgovornošću za trgovinu i usluge</derivirana_varijabla>
  </DomainObject.Predmet.ProtustrankaFormated>
  <DomainObject.Predmet.ProtustrankaFormatedOIB>
    <izvorni_sadrzaj>  FIRST TOUCH jednostavno društvo s ograničenom odgovornošću za trgovinu i usluge, OIB 98241742097</izvorni_sadrzaj>
    <derivirana_varijabla naziv="DomainObject.Predmet.ProtustrankaFormatedOIB_1">  FIRST TOUCH jednostavno društvo s ograničenom odgovornošću za trgovinu i usluge, OIB 98241742097</derivirana_varijabla>
  </DomainObject.Predmet.ProtustrankaFormatedOIB>
  <DomainObject.Predmet.ProtustrankaFormatedWithAdress>
    <izvorni_sadrzaj> FIRST TOUCH jednostavno društvo s ograničenom odgovornošću za trgovinu i usluge, Osječka ulica 43 B, 10000 Zagreb</izvorni_sadrzaj>
    <derivirana_varijabla naziv="DomainObject.Predmet.ProtustrankaFormatedWithAdress_1"> FIRST TOUCH jednostavno društvo s ograničenom odgovornošću za trgovinu i usluge, Osječka ulica 43 B, 10000 Zagreb</derivirana_varijabla>
  </DomainObject.Predmet.ProtustrankaFormatedWithAdress>
  <DomainObject.Predmet.ProtustrankaFormatedWithAdressOIB>
    <izvorni_sadrzaj> FIRST TOUCH jednostavno društvo s ograničenom odgovornošću za trgovinu i usluge, OIB 98241742097, Osječka ulica 43 B, 10000 Zagreb</izvorni_sadrzaj>
    <derivirana_varijabla naziv="DomainObject.Predmet.ProtustrankaFormatedWithAdressOIB_1"> FIRST TOUCH jednostavno društvo s ograničenom odgovornošću za trgovinu i usluge, OIB 98241742097, Osječka ulica 43 B, 10000 Zagreb</derivirana_varijabla>
  </DomainObject.Predmet.ProtustrankaFormatedWithAdressOIB>
  <DomainObject.Predmet.ProtustrankaWithAdress>
    <izvorni_sadrzaj>FIRST TOUCH jednostavno društvo s ograničenom odgovornošću za trgovinu i usluge Osječka ulica 43 B, 10000 Zagreb</izvorni_sadrzaj>
    <derivirana_varijabla naziv="DomainObject.Predmet.ProtustrankaWithAdress_1">FIRST TOUCH jednostavno društvo s ograničenom odgovornošću za trgovinu i usluge Osječka ulica 43 B, 10000 Zagreb</derivirana_varijabla>
  </DomainObject.Predmet.ProtustrankaWithAdress>
  <DomainObject.Predmet.ProtustrankaWithAdressOIB>
    <izvorni_sadrzaj>FIRST TOUCH jednostavno društvo s ograničenom odgovornošću za trgovinu i usluge, OIB 98241742097, Osječka ulica 43 B, 10000 Zagreb</izvorni_sadrzaj>
    <derivirana_varijabla naziv="DomainObject.Predmet.ProtustrankaWithAdressOIB_1">FIRST TOUCH jednostavno društvo s ograničenom odgovornošću za trgovinu i usluge, OIB 98241742097, Osječka ulica 43 B, 10000 Zagreb</derivirana_varijabla>
  </DomainObject.Predmet.ProtustrankaWithAdressOIB>
  <DomainObject.Predmet.ProtustrankaNazivFormated>
    <izvorni_sadrzaj>FIRST TOUCH jednostavno društvo s ograničenom odgovornošću za trgovinu i usluge</izvorni_sadrzaj>
    <derivirana_varijabla naziv="DomainObject.Predmet.ProtustrankaNazivFormated_1">FIRST TOUCH jednostavno društvo s ograničenom odgovornošću za trgovinu i usluge</derivirana_varijabla>
  </DomainObject.Predmet.ProtustrankaNazivFormated>
  <DomainObject.Predmet.ProtustrankaNazivFormatedOIB>
    <izvorni_sadrzaj>FIRST TOUCH jednostavno društvo s ograničenom odgovornošću za trgovinu i usluge, OIB 98241742097</izvorni_sadrzaj>
    <derivirana_varijabla naziv="DomainObject.Predmet.ProtustrankaNazivFormatedOIB_1">FIRST TOUCH jednostavno društvo s ograničenom odgovornošću za trgovinu i usluge, OIB 98241742097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FIRST TOUCH jednostavno društvo s ograničenom odgovornošću za trgovinu i usluge</item>
    </izvorni_sadrzaj>
    <derivirana_varijabla naziv="DomainObject.Predmet.ProtuStrankaListFormated_1">
      <item>FIRST TOUCH jednostavno društvo s ograničenom odgovornošću za trgovinu i usluge</item>
    </derivirana_varijabla>
  </DomainObject.Predmet.ProtuStrankaListFormated>
  <DomainObject.Predmet.ProtuStrankaListFormatedOIB>
    <izvorni_sadrzaj>
      <item>FIRST TOUCH jednostavno društvo s ograničenom odgovornošću za trgovinu i usluge, OIB 98241742097</item>
    </izvorni_sadrzaj>
    <derivirana_varijabla naziv="DomainObject.Predmet.ProtuStrankaListFormatedOIB_1">
      <item>FIRST TOUCH jednostavno društvo s ograničenom odgovornošću za trgovinu i usluge, OIB 98241742097</item>
    </derivirana_varijabla>
  </DomainObject.Predmet.ProtuStrankaListFormatedOIB>
  <DomainObject.Predmet.ProtuStrankaListFormatedWithAdress>
    <izvorni_sadrzaj>
      <item>FIRST TOUCH jednostavno društvo s ograničenom odgovornošću za trgovinu i usluge, Osječka ulica 43 B, 10000 Zagreb</item>
    </izvorni_sadrzaj>
    <derivirana_varijabla naziv="DomainObject.Predmet.ProtuStrankaListFormatedWithAdress_1">
      <item>FIRST TOUCH jednostavno društvo s ograničenom odgovornošću za trgovinu i usluge, Osječka ulica 43 B, 10000 Zagreb</item>
    </derivirana_varijabla>
  </DomainObject.Predmet.ProtuStrankaListFormatedWithAdress>
  <DomainObject.Predmet.ProtuStrankaListFormatedWithAdressOIB>
    <izvorni_sadrzaj>
      <item>FIRST TOUCH jednostavno društvo s ograničenom odgovornošću za trgovinu i usluge, OIB 98241742097, Osječka ulica 43 B, 10000 Zagreb</item>
    </izvorni_sadrzaj>
    <derivirana_varijabla naziv="DomainObject.Predmet.ProtuStrankaListFormatedWithAdressOIB_1">
      <item>FIRST TOUCH jednostavno društvo s ograničenom odgovornošću za trgovinu i usluge, OIB 98241742097, Osječka ulica 43 B, 10000 Zagreb</item>
    </derivirana_varijabla>
  </DomainObject.Predmet.ProtuStrankaListFormatedWithAdressOIB>
  <DomainObject.Predmet.ProtuStrankaListNazivFormated>
    <izvorni_sadrzaj>
      <item>FIRST TOUCH jednostavno društvo s ograničenom odgovornošću za trgovinu i usluge</item>
    </izvorni_sadrzaj>
    <derivirana_varijabla naziv="DomainObject.Predmet.ProtuStrankaListNazivFormated_1">
      <item>FIRST TOUCH jednostavno društvo s ograničenom odgovornošću za trgovinu i usluge</item>
    </derivirana_varijabla>
  </DomainObject.Predmet.ProtuStrankaListNazivFormated>
  <DomainObject.Predmet.ProtuStrankaListNazivFormatedOIB>
    <izvorni_sadrzaj>
      <item>FIRST TOUCH jednostavno društvo s ograničenom odgovornošću za trgovinu i usluge, OIB 98241742097</item>
    </izvorni_sadrzaj>
    <derivirana_varijabla naziv="DomainObject.Predmet.ProtuStrankaListNazivFormatedOIB_1">
      <item>FIRST TOUCH jednostavno društvo s ograničenom odgovornošću za trgovinu i usluge, OIB 98241742097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FIRST TOUCH jednostavno društvo s ograničenom odgovornošću za trgovinu i usluge</izvorni_sadrzaj>
    <derivirana_varijabla naziv="DomainObject.Predmet.ProtustrankaIDrugi_1">FIRST TOUCH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FIRST TOUCH jednostavno društvo s ograničenom odgovornošću za trgovinu i usluge, OIB 98241742097, Osječka ulica 43 B, 10000 Zagreb</izvorni_sadrzaj>
    <derivirana_varijabla naziv="DomainObject.Predmet.ProtustrankaIDrugiAdressOIB_1">FIRST TOUCH jednostavno društvo s ograničenom odgovornošću za trgovinu i usluge, OIB 98241742097, Osječka ulica 43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FIRST TOUCH jednostavno društvo s ograničenom odgovornošću za trgovinu i usluge</item>
      <item>Financijska agencija</item>
    </izvorni_sadrzaj>
    <derivirana_varijabla naziv="DomainObject.Predmet.SudioniciListNaziv_1">
      <item>FIRST TOUCH jednostavno društvo s ograničenom odgovornošću za trgovinu i usluge</item>
      <item>Financijska agencija</item>
    </derivirana_varijabla>
  </DomainObject.Predmet.SudioniciListNaziv>
  <DomainObject.Predmet.SudioniciListAdressOIB>
    <izvorni_sadrzaj>
      <item>FIRST TOUCH jednostavno društvo s ograničenom odgovornošću za trgovinu i usluge, OIB 98241742097, Osječka ulica 43 B,10000 Zagreb</item>
      <item>Financijska agencija, OIB 85821130368, TRG SVIBANJSKIH ŽRTAVA 1995. 1,10000 Zagreb</item>
    </izvorni_sadrzaj>
    <derivirana_varijabla naziv="DomainObject.Predmet.SudioniciListAdressOIB_1">
      <item>FIRST TOUCH jednostavno društvo s ograničenom odgovornošću za trgovinu i usluge, OIB 98241742097, Osječka ulica 43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98241742097</item>
      <item>, OIB 85821130368</item>
    </izvorni_sadrzaj>
    <derivirana_varijabla naziv="DomainObject.Predmet.SudioniciListNazivOIB_1">
      <item>, OIB 98241742097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852</properties:Characters>
  <properties:Lines>46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2023-03-15T11:21:00Z</cp:lastPrinted>
  <dcterms:modified xmlns:xsi="http://www.w3.org/2001/XMLSchema-instance" xsi:type="dcterms:W3CDTF">2023-03-15T11:22:00Z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